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5818F67A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421973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1B629E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Kupujícímu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61664C5B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CA7297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6CF89" w14:textId="77777777" w:rsidR="00CA5234" w:rsidRDefault="00CA5234" w:rsidP="00962258">
      <w:pPr>
        <w:spacing w:after="0" w:line="240" w:lineRule="auto"/>
      </w:pPr>
      <w:r>
        <w:separator/>
      </w:r>
    </w:p>
  </w:endnote>
  <w:endnote w:type="continuationSeparator" w:id="0">
    <w:p w14:paraId="6970A280" w14:textId="77777777" w:rsidR="00CA5234" w:rsidRDefault="00CA523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8F029" w14:textId="77777777" w:rsidR="00421973" w:rsidRDefault="0042197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5358854F" w:rsidR="00F1715C" w:rsidRDefault="00CC2930" w:rsidP="00460660">
          <w:pPr>
            <w:pStyle w:val="Zpat"/>
          </w:pPr>
          <w:r>
            <w:t>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B8F8F" w14:textId="77777777" w:rsidR="00CA5234" w:rsidRDefault="00CA5234" w:rsidP="00962258">
      <w:pPr>
        <w:spacing w:after="0" w:line="240" w:lineRule="auto"/>
      </w:pPr>
      <w:r>
        <w:separator/>
      </w:r>
    </w:p>
  </w:footnote>
  <w:footnote w:type="continuationSeparator" w:id="0">
    <w:p w14:paraId="1D058022" w14:textId="77777777" w:rsidR="00CA5234" w:rsidRDefault="00CA523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C2F11" w14:textId="77777777" w:rsidR="00421973" w:rsidRDefault="0042197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B6635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956C6"/>
    <w:rsid w:val="00421973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63D44"/>
    <w:rsid w:val="00C9173F"/>
    <w:rsid w:val="00CA5234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3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Sečkařová Andrea</cp:lastModifiedBy>
  <cp:revision>9</cp:revision>
  <cp:lastPrinted>2017-11-28T17:18:00Z</cp:lastPrinted>
  <dcterms:created xsi:type="dcterms:W3CDTF">2023-09-13T10:54:00Z</dcterms:created>
  <dcterms:modified xsi:type="dcterms:W3CDTF">2026-08-27T06:53:00Z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